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E63AA" w14:textId="77777777" w:rsidR="002D017D" w:rsidRDefault="00000000">
      <w:pPr>
        <w:spacing w:after="0"/>
        <w:jc w:val="center"/>
        <w:rPr>
          <w:lang w:eastAsia="zh-TW"/>
        </w:rPr>
      </w:pPr>
      <w:r>
        <w:rPr>
          <w:rFonts w:ascii="標楷體" w:eastAsia="標楷體" w:hAnsi="標楷體"/>
          <w:b/>
          <w:bCs/>
          <w:color w:val="000000"/>
          <w:sz w:val="32"/>
          <w:szCs w:val="32"/>
          <w:lang w:eastAsia="zh-TW"/>
        </w:rPr>
        <w:t>《聽見心裡的聲音</w:t>
      </w:r>
      <w:r>
        <w:rPr>
          <w:rFonts w:ascii="標楷體" w:eastAsia="標楷體" w:hAnsi="標楷體" w:cs="MS Gothic"/>
          <w:b/>
          <w:bCs/>
          <w:color w:val="000000"/>
          <w:sz w:val="32"/>
          <w:szCs w:val="32"/>
          <w:lang w:eastAsia="zh-TW"/>
        </w:rPr>
        <w:t>》</w:t>
      </w:r>
    </w:p>
    <w:p w14:paraId="1D6259CF" w14:textId="77777777" w:rsidR="002D017D" w:rsidRDefault="00000000">
      <w:pPr>
        <w:spacing w:after="0"/>
        <w:jc w:val="center"/>
        <w:rPr>
          <w:lang w:eastAsia="zh-TW"/>
        </w:rPr>
      </w:pPr>
      <w:r>
        <w:rPr>
          <w:rFonts w:ascii="標楷體" w:eastAsia="標楷體" w:hAnsi="標楷體" w:cs="MS Gothic"/>
          <w:b/>
          <w:bCs/>
          <w:color w:val="000000"/>
          <w:sz w:val="32"/>
          <w:szCs w:val="32"/>
          <w:lang w:eastAsia="zh-TW"/>
        </w:rPr>
        <w:t xml:space="preserve">家庭教育學習單 </w:t>
      </w:r>
      <w:r>
        <w:rPr>
          <w:rFonts w:ascii="標楷體" w:eastAsia="標楷體" w:hAnsi="標楷體"/>
          <w:b/>
          <w:bCs/>
          <w:color w:val="000000"/>
          <w:sz w:val="32"/>
          <w:szCs w:val="32"/>
          <w:lang w:eastAsia="zh-TW"/>
        </w:rPr>
        <w:t>【國中版】</w:t>
      </w:r>
    </w:p>
    <w:p w14:paraId="611C2726" w14:textId="77777777" w:rsidR="002D017D" w:rsidRDefault="00000000">
      <w:pPr>
        <w:spacing w:after="0" w:line="240" w:lineRule="auto"/>
        <w:jc w:val="center"/>
        <w:rPr>
          <w:lang w:eastAsia="zh-TW"/>
        </w:rPr>
      </w:pPr>
      <w:bookmarkStart w:id="0" w:name="_Hlk215236211"/>
      <w:r>
        <w:rPr>
          <w:rFonts w:ascii="標楷體" w:eastAsia="標楷體" w:hAnsi="標楷體"/>
          <w:color w:val="000000"/>
          <w:szCs w:val="24"/>
          <w:lang w:eastAsia="zh-TW"/>
        </w:rPr>
        <w:t>學校：_________________　班級：____________　姓名：___________________　座號：________</w:t>
      </w:r>
      <w:bookmarkEnd w:id="0"/>
    </w:p>
    <w:p w14:paraId="1016CB8D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親愛的同學：</w:t>
      </w:r>
    </w:p>
    <w:p w14:paraId="558BA588" w14:textId="77777777" w:rsidR="002D017D" w:rsidRDefault="00000000">
      <w:pPr>
        <w:spacing w:after="0" w:line="500" w:lineRule="exact"/>
        <w:ind w:firstLine="504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每個人心裡都有一個廣大的世界，有時陽光燦爛，讓你感到充滿力量；有時暴雨濃霧，讓你看不清自己，也與身邊的人隔了一層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說不清楚的距離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，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那些說不出口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的委屈、無法釋放的壓力，都是這個世界裡真實留下的痕跡。</w:t>
      </w:r>
    </w:p>
    <w:p w14:paraId="695A2CEB" w14:textId="77777777" w:rsidR="002D017D" w:rsidRDefault="00000000">
      <w:pPr>
        <w:spacing w:after="0" w:line="500" w:lineRule="exact"/>
        <w:ind w:firstLine="504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而在你內心的某個角落，始終有一股力量默默守護著你、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支持著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你，只是在日常的喧囂裡，你可能還沒有機會聽見它，這份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學習單想陪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你停下來，誠實地看見自己，不是找到正確答案，而是找到真實的自己，因為真實比完美更重要。</w:t>
      </w:r>
    </w:p>
    <w:p w14:paraId="437A1D65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開始旅程之前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，先想兩件事：</w:t>
      </w:r>
    </w:p>
    <w:p w14:paraId="3EC6865B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Q1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最近的你，最常因為什麼事情覺得累？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（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可能是成績、人際關係、家人的期待、社群媒體、感情、未來、睡眠，或者某種說不出來的壓力，哪件事情讓你最累的是什麼？）</w:t>
      </w:r>
    </w:p>
    <w:p w14:paraId="611D22A7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35C75974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3BBF897D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3E0A4BCA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Q2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你覺得現在的自己，是一個什麼樣的人？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（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你可以寫個性、你習慣隱藏的樣子、別人眼中的你、你希望別人理解的部分或你真正想成為的樣子。）</w:t>
      </w:r>
    </w:p>
    <w:p w14:paraId="2C0A53E2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2340D43A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091A87B8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59D55EBB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一、行為傾向測驗：</w:t>
      </w:r>
      <w:r>
        <w:rPr>
          <w:rFonts w:ascii="Times New Roman" w:eastAsia="標楷體" w:hAnsi="Times New Roman"/>
          <w:szCs w:val="24"/>
          <w:lang w:eastAsia="zh-TW"/>
        </w:rPr>
        <w:t>根據兒少生活狀況調查</w:t>
      </w:r>
      <w:r>
        <w:rPr>
          <w:rFonts w:eastAsia="微軟正黑體"/>
          <w:szCs w:val="24"/>
          <w:lang w:eastAsia="zh-TW"/>
        </w:rPr>
        <w:t>，</w:t>
      </w:r>
      <w:r>
        <w:rPr>
          <w:rFonts w:ascii="Times New Roman" w:eastAsia="標楷體" w:hAnsi="Times New Roman"/>
          <w:szCs w:val="24"/>
          <w:lang w:eastAsia="zh-TW"/>
        </w:rPr>
        <w:t>以下</w:t>
      </w:r>
      <w:r>
        <w:rPr>
          <w:rFonts w:ascii="Times New Roman" w:eastAsia="標楷體" w:hAnsi="Times New Roman"/>
          <w:szCs w:val="24"/>
          <w:lang w:eastAsia="zh-TW"/>
        </w:rPr>
        <w:t>5</w:t>
      </w:r>
      <w:r>
        <w:rPr>
          <w:rFonts w:ascii="Times New Roman" w:eastAsia="標楷體" w:hAnsi="Times New Roman"/>
          <w:szCs w:val="24"/>
          <w:lang w:eastAsia="zh-TW"/>
        </w:rPr>
        <w:t>題情境是台灣國中生常見的生活困境類型，請選出最接近你真實反應的選項，不是「你覺得應該怎麼做」，而是「你實際最可能怎麼做」。</w:t>
      </w:r>
    </w:p>
    <w:p w14:paraId="69A0114F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第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1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題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家人總是拿你跟別人比較</w:t>
      </w:r>
    </w:p>
    <w:p w14:paraId="3CC4FAB0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家人有時候會把別人拿來跟你比較，不管是成績、外貌、才藝還是個性，當這件事發生的時候，你通常會：</w:t>
      </w:r>
    </w:p>
    <w:p w14:paraId="6BD1F67F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A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表面沒事但內心很受傷，會暗自觀察被比較的對象，拼命想找出自己到底哪裡不夠好</w:t>
      </w:r>
    </w:p>
    <w:p w14:paraId="70EA47B1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B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心裡其實不好受，但為了不破壞氣氛還是順著氣氛回應，不想讓場面變得更尷尬</w:t>
      </w:r>
    </w:p>
    <w:p w14:paraId="66CD3E52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C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當場反駁表達不滿，即使氣氛變僵也要把話說清楚，不是為了贏，而是沒辦法假裝沒發生</w:t>
      </w:r>
    </w:p>
    <w:p w14:paraId="6ADCB4B7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D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轉移話題或打哈哈敷衍過去，不跟他們爭論，但在心裡默默拉開距離，覺得多說無益</w:t>
      </w:r>
    </w:p>
    <w:p w14:paraId="300DC405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lastRenderedPageBreak/>
        <w:t>第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2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題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你發現自己慢慢被朋友圈疏遠</w:t>
      </w:r>
    </w:p>
    <w:p w14:paraId="1B25D141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你察覺到朋友正有意無意地疏遠你，訊息回得慢、聚會沒通知，這種不明不白的安靜你會：</w:t>
      </w:r>
    </w:p>
    <w:p w14:paraId="14D97180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A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傳訊息小心試探，從回覆中尋找蛛絲馬跡，不斷反省自己是不是做錯事，感到非常焦慮</w:t>
      </w:r>
    </w:p>
    <w:p w14:paraId="74E3E887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B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假裝沒發現，反而更常主動幫忙或請客，試圖用加倍的付出，換回大家對你的重視</w:t>
      </w:r>
    </w:p>
    <w:p w14:paraId="665C899D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C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找時機直接攤牌問清楚：「你們最近是不是在躲我？」寧可面對尷尬也不想一直猜</w:t>
      </w:r>
    </w:p>
    <w:p w14:paraId="07182E92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>☐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D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表面維持友好互動，但私下順其自然淡出，把重心轉移到其他事情或更自在合拍的人身上</w:t>
      </w:r>
    </w:p>
    <w:p w14:paraId="45BF450C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第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3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題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當你的真心話被隨意打斷</w:t>
      </w:r>
    </w:p>
    <w:p w14:paraId="55C8A511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你鼓起勇氣想與家人分享在乎的事，但家人不是打斷你、就是說「想那麼多幹嘛」「這有什麼好難過的」「你就是想太多」，你通常會：</w:t>
      </w:r>
    </w:p>
    <w:p w14:paraId="0D715080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☐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A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立刻閉嘴，懷疑真的是自己小題大作，最後默默說服自己算了，但心情卻變得十分低落</w:t>
      </w:r>
    </w:p>
    <w:p w14:paraId="4F29F160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☐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B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吞下情緒順著對方話題聊，雖然心裡受傷，但為了維持氣氛融洽，你選擇退讓與配合</w:t>
      </w:r>
    </w:p>
    <w:p w14:paraId="171DD688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☐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C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直接叫停：「我還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沒說完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，請聽我講完。」語氣不一定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兇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，但不會讓這件事就這樣被跳過</w:t>
      </w:r>
    </w:p>
    <w:p w14:paraId="6EBBCD09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☐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D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突然變冷淡或敷衍回應，用沉默表達不滿，不再奢望對方懂，等自己想講時再找時機講</w:t>
      </w:r>
    </w:p>
    <w:p w14:paraId="35B5C3DD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第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4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題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當心底泛起朦朧的好感</w:t>
      </w:r>
    </w:p>
    <w:p w14:paraId="1927B6DA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你發現自己對身邊某個人有一種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說不清楚的在意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，視線總是不自覺跟隨對方的身影。面對這份悸動，你會：</w:t>
      </w:r>
    </w:p>
    <w:p w14:paraId="239E7A33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A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頻繁透過社群與細微互動試探，對方回得快就開心，冷淡就容易反覆猜是不是自己做錯什麼</w:t>
      </w:r>
    </w:p>
    <w:p w14:paraId="11C2C86D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B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默默記下對方的喜好，總在對方需要時給予協助，把對方的需求擺第一，渴望被看見</w:t>
      </w:r>
    </w:p>
    <w:p w14:paraId="788FC587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C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不想卡在曖昧裡痛苦內耗，會故意製造機會直接告白，認為就算被拒絕也比懸著爽快</w:t>
      </w:r>
    </w:p>
    <w:p w14:paraId="3E99B445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D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表面依然像朋友般自然打鬧，但絕不輕易踏出那一步，覺得萬一失敗連朋友都當不成</w:t>
      </w:r>
    </w:p>
    <w:p w14:paraId="29A58805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第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5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題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當難過的情緒無處安放</w:t>
      </w:r>
    </w:p>
    <w:p w14:paraId="4E5FF032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那件事可能是跟家人吵架後的委屈或被朋友傷害後的難過，那些情緒堆積在心頭讓你快喘不過氣，你打開手機，考慮要不要跟人說，最後你決定：</w:t>
      </w:r>
    </w:p>
    <w:p w14:paraId="518E99D6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A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發欲言又止的限動又默默刪掉，心底其實極度渴望現實中的朋友能察覺並主動關心</w:t>
      </w:r>
    </w:p>
    <w:p w14:paraId="66B08141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B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選擇跟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AI </w:t>
      </w:r>
      <w:r>
        <w:rPr>
          <w:rFonts w:ascii="Segoe UI Symbol" w:eastAsia="標楷體" w:hAnsi="Segoe UI Symbol" w:cs="Segoe UI Symbol"/>
          <w:szCs w:val="24"/>
          <w:lang w:eastAsia="zh-TW"/>
        </w:rPr>
        <w:t>傾訴或在匿名板發文，因為不想把負能量帶給朋友，怕造成別人的麻煩</w:t>
      </w:r>
    </w:p>
    <w:p w14:paraId="1C5B84A4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C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立刻找死黨大吐苦水，把你遇到的委屈與不滿一次說清楚，不想自己悶著反覆內耗</w:t>
      </w:r>
    </w:p>
    <w:p w14:paraId="7DFC3BE0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Segoe UI Symbol" w:eastAsia="標楷體" w:hAnsi="Segoe UI Symbol" w:cs="Segoe UI Symbol"/>
          <w:szCs w:val="24"/>
          <w:lang w:eastAsia="zh-TW"/>
        </w:rPr>
        <w:t xml:space="preserve">☐ 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D</w:t>
      </w:r>
      <w:r>
        <w:rPr>
          <w:rFonts w:ascii="Segoe UI Symbol" w:eastAsia="標楷體" w:hAnsi="Segoe UI Symbol" w:cs="Segoe UI Symbol"/>
          <w:b/>
          <w:bCs/>
          <w:szCs w:val="24"/>
          <w:lang w:eastAsia="zh-TW"/>
        </w:rPr>
        <w:t>｜</w:t>
      </w:r>
      <w:r>
        <w:rPr>
          <w:rFonts w:ascii="Segoe UI Symbol" w:eastAsia="標楷體" w:hAnsi="Segoe UI Symbol" w:cs="Segoe UI Symbol"/>
          <w:szCs w:val="24"/>
          <w:lang w:eastAsia="zh-TW"/>
        </w:rPr>
        <w:t xml:space="preserve"> </w:t>
      </w:r>
      <w:r>
        <w:rPr>
          <w:rFonts w:ascii="Segoe UI Symbol" w:eastAsia="標楷體" w:hAnsi="Segoe UI Symbol" w:cs="Segoe UI Symbol"/>
          <w:szCs w:val="24"/>
          <w:lang w:eastAsia="zh-TW"/>
        </w:rPr>
        <w:t>跟大家在一起時照常嘻嘻哈哈，只有面對少數懂自己、頻率對的死黨，才願意說出真心話</w:t>
      </w:r>
    </w:p>
    <w:p w14:paraId="5091F856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出現最多次的是：</w:t>
      </w:r>
      <w:r>
        <w:rPr>
          <w:rFonts w:ascii="Times New Roman" w:eastAsia="標楷體" w:hAnsi="Times New Roman"/>
          <w:szCs w:val="24"/>
          <w:lang w:eastAsia="zh-TW"/>
        </w:rPr>
        <w:t>__________</w:t>
      </w:r>
      <w:r>
        <w:rPr>
          <w:rFonts w:ascii="Times New Roman" w:eastAsia="標楷體" w:hAnsi="Times New Roman"/>
          <w:szCs w:val="24"/>
          <w:lang w:eastAsia="zh-TW"/>
        </w:rPr>
        <w:t xml:space="preserve">型　</w:t>
      </w:r>
    </w:p>
    <w:p w14:paraId="0AF0CDBE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二、測驗解析：你的個人說明書：</w:t>
      </w:r>
      <w:r>
        <w:rPr>
          <w:rFonts w:ascii="Times New Roman" w:eastAsia="標楷體" w:hAnsi="Times New Roman"/>
          <w:szCs w:val="24"/>
          <w:lang w:eastAsia="zh-TW"/>
        </w:rPr>
        <w:t>這五題沒有好壞之分，每一種反應背後都有它存在的理由。以下的說明不是在評判你的選擇，而是幫你看見那個選擇背後可能藏著什麼。</w:t>
      </w:r>
    </w:p>
    <w:p w14:paraId="5311A4F9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A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型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｜追光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探測者：習慣感應世界，也習慣先檢查自己</w:t>
      </w:r>
    </w:p>
    <w:p w14:paraId="66F2D213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lastRenderedPageBreak/>
        <w:t>【真實樣貌】你內建超強讀空氣雷達，總會不自覺注意別人的語氣、表情與反應變化；你很在意自己是不是表現得夠好，也習慣先檢查自己有沒有哪裡做錯，當你被稱讚會安心，被忽略就容易開始懷疑自己是不是不夠好。</w:t>
      </w:r>
    </w:p>
    <w:p w14:paraId="0C721925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【你沒注意到的是】你太習慣從別人的反應裡確認自己的價值，也不自覺的把別人的情緒變化往自己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身上套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，其實很多時候，別人的冷淡、忙碌或情緒低落，未必真的和你有關，但你總會先開始檢查是不是自己哪裡做不好。</w:t>
      </w:r>
    </w:p>
    <w:p w14:paraId="103B45AF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【你的課題】你不用每次都急著檢查自己有沒有做錯什麼，比起一直猜測別人的想法，更重要的是學著相信：就算沒有得到所有人的喜歡，也不代表你不夠好。</w:t>
      </w:r>
    </w:p>
    <w:p w14:paraId="4CED089D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B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型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暖流陪伴者：總在照顧別人，卻很少麻煩別人</w:t>
      </w:r>
    </w:p>
    <w:p w14:paraId="3C705829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【真實樣貌】你是那種朋友難過時第一個出現、氣氛尷尬時自然跳出來緩頰的人，你也很重視關係裡的和諧與陪伴，習慣透過照顧別人來確認自己的位置。很多時候，你會不自覺先把別人的需求放在自己前面。</w:t>
      </w:r>
    </w:p>
    <w:p w14:paraId="3CF2F0AA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你沒注意到的是】你總是先照顧大家的感受，卻很少認真照顧自己，你怕自己的情緒造成別人麻煩，也擔心一旦不再體貼懂事，就不會像現在這樣被重視與需要，久了之後，你會慢慢習慣委屈自己，卻忘了關係本來就不該只有單向付出。</w:t>
      </w:r>
    </w:p>
    <w:p w14:paraId="4F078672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【你的課題】你不用永遠當最懂事、最會體貼別人的那個人，偶爾坦白自己的需求與疲累，不會讓人討厭你，反而能讓關係變得更真實也更輕鬆。</w:t>
      </w:r>
    </w:p>
    <w:p w14:paraId="6EBD9156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C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型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｜破浪直行者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：比起猜來猜去，你更想把話說清楚</w:t>
      </w:r>
    </w:p>
    <w:p w14:paraId="797D8CD8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【真實樣貌】你不喜歡猜來猜去，遇到問題更傾向直接把話說清楚。你重視誠實、界線與真實感，不太能接受表面和平、私下各自猜測的相處方式。對你而言，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真正說開永遠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比假裝沒事重要，把事情講清楚是你讓自己感到安定的方式。</w:t>
      </w:r>
    </w:p>
    <w:p w14:paraId="60913D5E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【你沒注意到的是】你的坦率沒有惡意，只是有些人還沒準備好接住那麼直接的語氣，加上你平常一副很能處理事情的樣子，久了之後別人可能默默認定你不需要被安慰，反而忽略了你也有脆弱與疲累的時候。</w:t>
      </w:r>
    </w:p>
    <w:p w14:paraId="3EEC2593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【你的課題】坦率是你的優點不用改掉，但有時候你說出口的速度比別人準備好接收的速度快了一點，下次試著確認對方有沒有聽進去，而不只是確認自己說完了沒有，這樣你的直率才能真正被接住。</w:t>
      </w:r>
    </w:p>
    <w:p w14:paraId="046A5DDC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D</w:t>
      </w:r>
      <w:r>
        <w:rPr>
          <w:rFonts w:ascii="Times New Roman" w:eastAsia="標楷體" w:hAnsi="Times New Roman"/>
          <w:b/>
          <w:bCs/>
          <w:szCs w:val="24"/>
          <w:lang w:eastAsia="zh-TW"/>
        </w:rPr>
        <w:t>型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界線守望者：看起來很好靠近，其實很少真正打開自己</w:t>
      </w:r>
    </w:p>
    <w:p w14:paraId="7F9F7225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真實樣貌】你表面上隨和自然、跟誰都能嘻嘻哈哈，但內心其實很重視分寸與距離感，你不習慣讓人看見自己脆弱或狼狽的樣子，也不喜歡把低潮變成別人的負擔，只有在真正安心、確認對方夠真誠的關係裡，你才會慢慢打開自己。</w:t>
      </w:r>
    </w:p>
    <w:p w14:paraId="22EB029C" w14:textId="77777777" w:rsidR="002D017D" w:rsidRDefault="00000000">
      <w:pPr>
        <w:spacing w:after="0" w:line="500" w:lineRule="exact"/>
        <w:ind w:left="2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lastRenderedPageBreak/>
        <w:t>【你沒注意到的是】當你習慣用冷靜、打哈哈或沉默保護自己時，別人可能真的以為你完全不在意，久了之後那些真正想靠近你的人找不到門在哪裡，大家只看見你的穩定，卻不知道你也有需要被接住的時候。</w:t>
      </w:r>
    </w:p>
    <w:p w14:paraId="2CCFD63E" w14:textId="77777777" w:rsidR="002D017D" w:rsidRDefault="00000000">
      <w:pPr>
        <w:spacing w:after="0" w:line="500" w:lineRule="exact"/>
        <w:ind w:left="2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【你的課題】界線感不是問題，那是你保護自己的方式，只是悶著不說別人永遠猜不到你真正的感受在哪裡，試著在信任的關係裡說出自己的在意，你會發現靠近這件事，其實沒有你想的那麼危險。</w:t>
      </w:r>
    </w:p>
    <w:p w14:paraId="3C5ACB83" w14:textId="77777777" w:rsidR="002D017D" w:rsidRDefault="00000000">
      <w:pPr>
        <w:spacing w:after="0" w:line="500" w:lineRule="exact"/>
        <w:ind w:left="283" w:hanging="281"/>
        <w:rPr>
          <w:rFonts w:ascii="Times New Roman" w:eastAsia="標楷體" w:hAnsi="Times New Roman"/>
          <w:b/>
          <w:bCs/>
          <w:szCs w:val="24"/>
          <w:lang w:eastAsia="zh-TW"/>
        </w:rPr>
      </w:pP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（＊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測驗結果只是當下的參考，不代表永恆的你，你永遠擁有定義自己、改變自己的力量。本測驗旨在啟發自我覺察與家庭對話，請將結果視為有趣的參考工具，而非定義你的標籤。）</w:t>
      </w:r>
    </w:p>
    <w:p w14:paraId="023E22E8" w14:textId="77777777" w:rsidR="002D017D" w:rsidRDefault="00000000">
      <w:pPr>
        <w:spacing w:before="240"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三、自我的對話：</w:t>
      </w:r>
      <w:r>
        <w:rPr>
          <w:rFonts w:ascii="Times New Roman" w:eastAsia="標楷體" w:hAnsi="Times New Roman"/>
          <w:szCs w:val="24"/>
          <w:lang w:eastAsia="zh-TW"/>
        </w:rPr>
        <w:t>以下問題沒有正確答案，也不需要寫得漂亮，真實比完整更重要。</w:t>
      </w:r>
    </w:p>
    <w:p w14:paraId="24CDC83E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先做一件事：回到前面五個情境，選出一題最像你真實經歷過的事，把那件事簡單寫下來。</w:t>
      </w:r>
    </w:p>
    <w:p w14:paraId="0587C194" w14:textId="77777777" w:rsidR="002D017D" w:rsidRDefault="00000000">
      <w:pPr>
        <w:spacing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那件事是：</w:t>
      </w: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</w:t>
      </w:r>
    </w:p>
    <w:p w14:paraId="441A0715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Q1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那件事發生的當下，你心裡第一個浮現的感覺是什麼？那個感覺你有沒有讓任何人知道？</w:t>
      </w:r>
    </w:p>
    <w:p w14:paraId="358E92F0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39A7C0A7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______________________________________________________________________________________________________________________________________________________________________________</w:t>
      </w:r>
    </w:p>
    <w:p w14:paraId="73969ABC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Q2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那件事後來怎麼了？是你自己處理掉的，還是有人幫你，還是它其實還沒結束？</w:t>
      </w:r>
    </w:p>
    <w:p w14:paraId="73BB16DB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6B68B370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2AB8AE79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0A0A2942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Q3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你覺得你處理情緒的方式，有哪些部分是從家人身上學來的？那個方式在你家裡是怎麼運作的？是沉默、是爭吵、還是假裝沒事？你想保留哪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個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，想改進哪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個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？</w:t>
      </w:r>
    </w:p>
    <w:p w14:paraId="42DD7F86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46721A83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226FDD79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3890222E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Q4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你生命中有沒有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一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個人，讓你覺得「在他面前我可以說真話」？是什麼讓你覺得安全？如果沒有這樣的人，你覺得少了什麼？</w:t>
      </w:r>
    </w:p>
    <w:p w14:paraId="0C7C1389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0F061390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772935E7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0305E0C6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Q5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｜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你曾經因為「表達了真實感受」而後悔過嗎？還是你更常後悔「沒有說出口」？哪一種後悔</w:t>
      </w:r>
    </w:p>
    <w:p w14:paraId="138CB72B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lastRenderedPageBreak/>
        <w:t>比較重？為什麼？</w:t>
      </w:r>
    </w:p>
    <w:p w14:paraId="185B98AF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0CFD3490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68D63A9F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7D93DC72" w14:textId="77777777" w:rsidR="002D017D" w:rsidRDefault="00000000">
      <w:pPr>
        <w:spacing w:after="0" w:line="500" w:lineRule="exact"/>
        <w:rPr>
          <w:rFonts w:ascii="Times New Roman" w:eastAsia="標楷體" w:hAnsi="Times New Roman"/>
          <w:b/>
          <w:bCs/>
          <w:szCs w:val="24"/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四、創意表現區：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【</w:t>
      </w:r>
      <w:proofErr w:type="gramEnd"/>
      <w:r>
        <w:rPr>
          <w:rFonts w:ascii="Times New Roman" w:eastAsia="標楷體" w:hAnsi="Times New Roman"/>
          <w:b/>
          <w:bCs/>
          <w:szCs w:val="24"/>
          <w:lang w:eastAsia="zh-TW"/>
        </w:rPr>
        <w:t>我的守護力量：畫出你心裡那個還沒說出口的感受</w:t>
      </w:r>
      <w:proofErr w:type="gramStart"/>
      <w:r>
        <w:rPr>
          <w:rFonts w:ascii="Times New Roman" w:eastAsia="標楷體" w:hAnsi="Times New Roman"/>
          <w:b/>
          <w:bCs/>
          <w:szCs w:val="24"/>
          <w:lang w:eastAsia="zh-TW"/>
        </w:rPr>
        <w:t>】</w:t>
      </w:r>
      <w:proofErr w:type="gramEnd"/>
    </w:p>
    <w:p w14:paraId="2C7CF6D4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透過前面的測驗與對話，你已經慢慢看見自己習慣用什麼方式保護自己，現在，試著把這份內在力量想像成一隻動物，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牠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不一定強大威猛，只要是你現在需要的力量就好，也許溫柔、安靜，或總在低潮時默默陪著你。例如：貓咪，代表一種安靜卻穩定的力量，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牠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不一定會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衝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出去保護誰，但總能在混亂或難過的時候陪你慢慢冷靜下來。</w:t>
      </w:r>
    </w:p>
    <w:p w14:paraId="5115EEC4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請畫出你的守護動物，並想想：</w:t>
      </w:r>
    </w:p>
    <w:p w14:paraId="5175C78B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proofErr w:type="gramStart"/>
      <w:r>
        <w:rPr>
          <w:rFonts w:ascii="Times New Roman" w:eastAsia="標楷體" w:hAnsi="Times New Roman"/>
          <w:szCs w:val="24"/>
          <w:lang w:eastAsia="zh-TW"/>
        </w:rPr>
        <w:t>•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它長什麼樣子？有什麼特徵？</w:t>
      </w:r>
    </w:p>
    <w:p w14:paraId="2E750061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proofErr w:type="gramStart"/>
      <w:r>
        <w:rPr>
          <w:rFonts w:ascii="Times New Roman" w:eastAsia="標楷體" w:hAnsi="Times New Roman"/>
          <w:szCs w:val="24"/>
          <w:lang w:eastAsia="zh-TW"/>
        </w:rPr>
        <w:t>•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它可能會在什麼時候出現？</w:t>
      </w:r>
    </w:p>
    <w:p w14:paraId="599C5DC2" w14:textId="77777777" w:rsidR="002D017D" w:rsidRDefault="00000000">
      <w:pPr>
        <w:spacing w:line="500" w:lineRule="exact"/>
        <w:rPr>
          <w:rFonts w:ascii="Times New Roman" w:eastAsia="標楷體" w:hAnsi="Times New Roman"/>
          <w:szCs w:val="24"/>
          <w:lang w:eastAsia="zh-TW"/>
        </w:rPr>
      </w:pPr>
      <w:proofErr w:type="gramStart"/>
      <w:r>
        <w:rPr>
          <w:rFonts w:ascii="Times New Roman" w:eastAsia="標楷體" w:hAnsi="Times New Roman"/>
          <w:szCs w:val="24"/>
          <w:lang w:eastAsia="zh-TW"/>
        </w:rPr>
        <w:t>•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 xml:space="preserve"> </w:t>
      </w:r>
      <w:r>
        <w:rPr>
          <w:rFonts w:ascii="Times New Roman" w:eastAsia="標楷體" w:hAnsi="Times New Roman"/>
          <w:szCs w:val="24"/>
          <w:lang w:eastAsia="zh-TW"/>
        </w:rPr>
        <w:t>你認為它最想對</w:t>
      </w:r>
      <w:proofErr w:type="gramStart"/>
      <w:r>
        <w:rPr>
          <w:rFonts w:ascii="Times New Roman" w:eastAsia="標楷體" w:hAnsi="Times New Roman"/>
          <w:szCs w:val="24"/>
          <w:lang w:eastAsia="zh-TW"/>
        </w:rPr>
        <w:t>你說的一句</w:t>
      </w:r>
      <w:proofErr w:type="gramEnd"/>
      <w:r>
        <w:rPr>
          <w:rFonts w:ascii="Times New Roman" w:eastAsia="標楷體" w:hAnsi="Times New Roman"/>
          <w:szCs w:val="24"/>
          <w:lang w:eastAsia="zh-TW"/>
        </w:rPr>
        <w:t>話是什麼？可以寫在圖旁邊。</w:t>
      </w:r>
    </w:p>
    <w:tbl>
      <w:tblPr>
        <w:tblW w:w="105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52"/>
      </w:tblGrid>
      <w:tr w:rsidR="002D017D" w14:paraId="6128BD57" w14:textId="77777777">
        <w:tblPrEx>
          <w:tblCellMar>
            <w:top w:w="0" w:type="dxa"/>
            <w:bottom w:w="0" w:type="dxa"/>
          </w:tblCellMar>
        </w:tblPrEx>
        <w:trPr>
          <w:trHeight w:val="5091"/>
        </w:trPr>
        <w:tc>
          <w:tcPr>
            <w:tcW w:w="10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5B11E" w14:textId="77777777" w:rsidR="002D017D" w:rsidRDefault="002D017D">
            <w:pPr>
              <w:spacing w:after="0" w:line="500" w:lineRule="exact"/>
              <w:rPr>
                <w:rFonts w:ascii="Times New Roman" w:eastAsia="標楷體" w:hAnsi="Times New Roman"/>
                <w:szCs w:val="24"/>
                <w:lang w:eastAsia="zh-TW"/>
              </w:rPr>
            </w:pPr>
          </w:p>
        </w:tc>
      </w:tr>
    </w:tbl>
    <w:p w14:paraId="72F48C97" w14:textId="77777777" w:rsidR="002D017D" w:rsidRDefault="00000000">
      <w:pPr>
        <w:spacing w:after="0" w:line="5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Cs w:val="24"/>
          <w:lang w:eastAsia="zh-TW"/>
        </w:rPr>
        <w:t>畫完之後，你覺得：</w:t>
      </w:r>
    </w:p>
    <w:p w14:paraId="2AC282D4" w14:textId="77777777" w:rsidR="002D017D" w:rsidRDefault="00000000">
      <w:pPr>
        <w:spacing w:after="0" w:line="500" w:lineRule="exact"/>
      </w:pPr>
      <w:r>
        <w:rPr>
          <w:rFonts w:ascii="Times New Roman" w:eastAsia="標楷體" w:hAnsi="Times New Roman"/>
          <w:color w:val="212121"/>
          <w:szCs w:val="24"/>
          <w:lang w:eastAsia="zh-TW"/>
        </w:rPr>
        <w:t>做完這份學習單，你對自己有沒有多了解自己一點？從現在開始，有沒有一件你願意嘗試的小事？試著寫下來</w:t>
      </w:r>
      <w:r>
        <w:rPr>
          <w:rFonts w:eastAsia="微軟正黑體"/>
          <w:color w:val="212121"/>
          <w:szCs w:val="24"/>
          <w:lang w:eastAsia="zh-TW"/>
        </w:rPr>
        <w:t>，</w:t>
      </w:r>
      <w:r>
        <w:rPr>
          <w:rFonts w:ascii="Times New Roman" w:eastAsia="標楷體" w:hAnsi="Times New Roman"/>
          <w:color w:val="212121"/>
          <w:szCs w:val="24"/>
          <w:lang w:eastAsia="zh-TW"/>
        </w:rPr>
        <w:t>這件事對你而言的重要性，只要比昨天的你多走一步就好？</w:t>
      </w:r>
      <w:r>
        <w:rPr>
          <w:rFonts w:ascii="Times New Roman" w:eastAsia="標楷體" w:hAnsi="Times New Roman"/>
          <w:color w:val="212121"/>
          <w:szCs w:val="24"/>
          <w:lang w:eastAsia="zh-TW"/>
        </w:rPr>
        <w:t xml:space="preserve"> _______________________________________________________________________________________</w:t>
      </w:r>
    </w:p>
    <w:p w14:paraId="0321D02B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433BAA3B" w14:textId="77777777" w:rsidR="002D017D" w:rsidRDefault="00000000">
      <w:pPr>
        <w:spacing w:after="0" w:line="500" w:lineRule="exact"/>
        <w:rPr>
          <w:rFonts w:ascii="Times New Roman" w:eastAsia="標楷體" w:hAnsi="Times New Roman"/>
          <w:szCs w:val="24"/>
          <w:lang w:eastAsia="zh-TW"/>
        </w:rPr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p w14:paraId="62FE8482" w14:textId="77777777" w:rsidR="002D017D" w:rsidRDefault="00000000">
      <w:pPr>
        <w:spacing w:after="0" w:line="500" w:lineRule="exact"/>
      </w:pPr>
      <w:r>
        <w:rPr>
          <w:rFonts w:ascii="Times New Roman" w:eastAsia="標楷體" w:hAnsi="Times New Roman"/>
          <w:szCs w:val="24"/>
          <w:lang w:eastAsia="zh-TW"/>
        </w:rPr>
        <w:t>_______________________________________________________________________________________</w:t>
      </w:r>
    </w:p>
    <w:sectPr w:rsidR="002D017D">
      <w:pgSz w:w="11906" w:h="16838"/>
      <w:pgMar w:top="567" w:right="720" w:bottom="567" w:left="72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4C749" w14:textId="77777777" w:rsidR="006B351C" w:rsidRDefault="006B351C">
      <w:pPr>
        <w:spacing w:after="0" w:line="240" w:lineRule="auto"/>
      </w:pPr>
      <w:r>
        <w:separator/>
      </w:r>
    </w:p>
  </w:endnote>
  <w:endnote w:type="continuationSeparator" w:id="0">
    <w:p w14:paraId="002688B7" w14:textId="77777777" w:rsidR="006B351C" w:rsidRDefault="006B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F8157" w14:textId="77777777" w:rsidR="006B351C" w:rsidRDefault="006B351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0B69E1" w14:textId="77777777" w:rsidR="006B351C" w:rsidRDefault="006B35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D017D"/>
    <w:rsid w:val="002D017D"/>
    <w:rsid w:val="006B351C"/>
    <w:rsid w:val="0079480C"/>
    <w:rsid w:val="0089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58CA46"/>
  <w15:docId w15:val="{1940B464-3635-4750-BDD2-C5798479F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新細明體" w:hAnsi="Aptos" w:cs="Times New Roman"/>
        <w:kern w:val="3"/>
        <w:sz w:val="24"/>
        <w:szCs w:val="24"/>
        <w:lang w:val="en-US" w:eastAsia="zh-TW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/>
    </w:pPr>
    <w:rPr>
      <w:rFonts w:ascii="微軟正黑體" w:hAnsi="微軟正黑體"/>
      <w:kern w:val="0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="Aptos Display" w:hAnsi="Aptos Display"/>
      <w:color w:val="0F4761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40"/>
      <w:szCs w:val="40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40"/>
      <w:outlineLvl w:val="2"/>
    </w:pPr>
    <w:rPr>
      <w:color w:val="0F4761"/>
      <w:sz w:val="32"/>
      <w:szCs w:val="3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160" w:after="40"/>
      <w:outlineLvl w:val="3"/>
    </w:pPr>
    <w:rPr>
      <w:color w:val="0F4761"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color w:val="595959"/>
    </w:rPr>
  </w:style>
  <w:style w:type="paragraph" w:styleId="7">
    <w:name w:val="heading 7"/>
    <w:basedOn w:val="a"/>
    <w:next w:val="a"/>
    <w:pPr>
      <w:keepNext/>
      <w:keepLines/>
      <w:spacing w:before="40" w:after="0"/>
      <w:ind w:left="100"/>
      <w:outlineLvl w:val="6"/>
    </w:pPr>
    <w:rPr>
      <w:color w:val="595959"/>
    </w:rPr>
  </w:style>
  <w:style w:type="paragraph" w:styleId="8">
    <w:name w:val="heading 8"/>
    <w:basedOn w:val="a"/>
    <w:next w:val="a"/>
    <w:pPr>
      <w:keepNext/>
      <w:keepLines/>
      <w:spacing w:before="40" w:after="0"/>
      <w:ind w:left="200"/>
      <w:outlineLvl w:val="7"/>
    </w:pPr>
    <w:rPr>
      <w:color w:val="272727"/>
    </w:rPr>
  </w:style>
  <w:style w:type="paragraph" w:styleId="9">
    <w:name w:val="heading 9"/>
    <w:basedOn w:val="a"/>
    <w:next w:val="a"/>
    <w:pPr>
      <w:keepNext/>
      <w:keepLines/>
      <w:spacing w:before="40" w:after="0"/>
      <w:ind w:left="30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rPr>
      <w:rFonts w:ascii="Aptos Display" w:eastAsia="新細明體" w:hAnsi="Aptos Display" w:cs="Times New Roman"/>
      <w:color w:val="0F4761"/>
      <w:sz w:val="48"/>
      <w:szCs w:val="48"/>
    </w:rPr>
  </w:style>
  <w:style w:type="character" w:customStyle="1" w:styleId="20">
    <w:name w:val="標題 2 字元"/>
    <w:basedOn w:val="a0"/>
    <w:rPr>
      <w:rFonts w:ascii="Aptos Display" w:eastAsia="新細明體" w:hAnsi="Aptos Display" w:cs="Times New Roman"/>
      <w:color w:val="0F4761"/>
      <w:sz w:val="40"/>
      <w:szCs w:val="40"/>
    </w:rPr>
  </w:style>
  <w:style w:type="character" w:customStyle="1" w:styleId="30">
    <w:name w:val="標題 3 字元"/>
    <w:basedOn w:val="a0"/>
    <w:rPr>
      <w:rFonts w:eastAsia="新細明體" w:cs="Times New Roman"/>
      <w:color w:val="0F4761"/>
      <w:sz w:val="32"/>
      <w:szCs w:val="32"/>
    </w:rPr>
  </w:style>
  <w:style w:type="character" w:customStyle="1" w:styleId="40">
    <w:name w:val="標題 4 字元"/>
    <w:basedOn w:val="a0"/>
    <w:rPr>
      <w:rFonts w:eastAsia="新細明體" w:cs="Times New Roman"/>
      <w:color w:val="0F4761"/>
      <w:sz w:val="28"/>
      <w:szCs w:val="28"/>
    </w:rPr>
  </w:style>
  <w:style w:type="character" w:customStyle="1" w:styleId="50">
    <w:name w:val="標題 5 字元"/>
    <w:basedOn w:val="a0"/>
    <w:rPr>
      <w:rFonts w:eastAsia="新細明體" w:cs="Times New Roman"/>
      <w:color w:val="0F4761"/>
    </w:rPr>
  </w:style>
  <w:style w:type="character" w:customStyle="1" w:styleId="60">
    <w:name w:val="標題 6 字元"/>
    <w:basedOn w:val="a0"/>
    <w:rPr>
      <w:rFonts w:eastAsia="新細明體" w:cs="Times New Roman"/>
      <w:color w:val="595959"/>
    </w:rPr>
  </w:style>
  <w:style w:type="character" w:customStyle="1" w:styleId="70">
    <w:name w:val="標題 7 字元"/>
    <w:basedOn w:val="a0"/>
    <w:rPr>
      <w:rFonts w:eastAsia="新細明體" w:cs="Times New Roman"/>
      <w:color w:val="595959"/>
    </w:rPr>
  </w:style>
  <w:style w:type="character" w:customStyle="1" w:styleId="80">
    <w:name w:val="標題 8 字元"/>
    <w:basedOn w:val="a0"/>
    <w:rPr>
      <w:rFonts w:eastAsia="新細明體" w:cs="Times New Roman"/>
      <w:color w:val="272727"/>
    </w:rPr>
  </w:style>
  <w:style w:type="character" w:customStyle="1" w:styleId="90">
    <w:name w:val="標題 9 字元"/>
    <w:basedOn w:val="a0"/>
    <w:rPr>
      <w:rFonts w:eastAsia="新細明體" w:cs="Times New Roman"/>
      <w:color w:val="272727"/>
    </w:rPr>
  </w:style>
  <w:style w:type="paragraph" w:styleId="a3">
    <w:name w:val="Title"/>
    <w:basedOn w:val="a"/>
    <w:next w:val="a"/>
    <w:uiPriority w:val="10"/>
    <w:qFormat/>
    <w:pPr>
      <w:spacing w:after="80" w:line="240" w:lineRule="auto"/>
      <w:jc w:val="center"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a4">
    <w:name w:val="標題 字元"/>
    <w:basedOn w:val="a0"/>
    <w:rPr>
      <w:rFonts w:ascii="Aptos Display" w:eastAsia="新細明體" w:hAnsi="Aptos Display" w:cs="Times New Roman"/>
      <w:spacing w:val="-10"/>
      <w:kern w:val="3"/>
      <w:sz w:val="56"/>
      <w:szCs w:val="56"/>
    </w:rPr>
  </w:style>
  <w:style w:type="paragraph" w:styleId="a5">
    <w:name w:val="Subtitle"/>
    <w:basedOn w:val="a"/>
    <w:next w:val="a"/>
    <w:uiPriority w:val="11"/>
    <w:qFormat/>
    <w:pPr>
      <w:jc w:val="center"/>
    </w:pPr>
    <w:rPr>
      <w:rFonts w:ascii="Aptos Display" w:hAnsi="Aptos Display"/>
      <w:color w:val="595959"/>
      <w:spacing w:val="15"/>
      <w:sz w:val="28"/>
      <w:szCs w:val="28"/>
    </w:rPr>
  </w:style>
  <w:style w:type="character" w:customStyle="1" w:styleId="a6">
    <w:name w:val="副標題 字元"/>
    <w:basedOn w:val="a0"/>
    <w:rPr>
      <w:rFonts w:ascii="Aptos Display" w:eastAsia="新細明體" w:hAnsi="Aptos Display" w:cs="Times New Roman"/>
      <w:color w:val="595959"/>
      <w:spacing w:val="15"/>
      <w:sz w:val="28"/>
      <w:szCs w:val="28"/>
    </w:rPr>
  </w:style>
  <w:style w:type="paragraph" w:styleId="a7">
    <w:name w:val="Quote"/>
    <w:basedOn w:val="a"/>
    <w:next w:val="a"/>
    <w:pPr>
      <w:spacing w:before="160"/>
      <w:jc w:val="center"/>
    </w:pPr>
    <w:rPr>
      <w:i/>
      <w:iCs/>
      <w:color w:val="404040"/>
    </w:rPr>
  </w:style>
  <w:style w:type="character" w:customStyle="1" w:styleId="a8">
    <w:name w:val="引文 字元"/>
    <w:basedOn w:val="a0"/>
    <w:rPr>
      <w:i/>
      <w:iCs/>
      <w:color w:val="404040"/>
    </w:rPr>
  </w:style>
  <w:style w:type="paragraph" w:styleId="a9">
    <w:name w:val="List Paragraph"/>
    <w:basedOn w:val="a"/>
    <w:pPr>
      <w:ind w:left="720"/>
    </w:pPr>
  </w:style>
  <w:style w:type="character" w:styleId="aa">
    <w:name w:val="Intense Emphasis"/>
    <w:basedOn w:val="a0"/>
    <w:rPr>
      <w:i/>
      <w:iCs/>
      <w:color w:val="0F4761"/>
    </w:rPr>
  </w:style>
  <w:style w:type="paragraph" w:styleId="ab">
    <w:name w:val="Intense Quote"/>
    <w:basedOn w:val="a"/>
    <w:next w:val="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ac">
    <w:name w:val="鮮明引文 字元"/>
    <w:basedOn w:val="a0"/>
    <w:rPr>
      <w:i/>
      <w:iCs/>
      <w:color w:val="0F4761"/>
    </w:rPr>
  </w:style>
  <w:style w:type="character" w:styleId="ad">
    <w:name w:val="Intense Reference"/>
    <w:basedOn w:val="a0"/>
    <w:rPr>
      <w:b/>
      <w:bCs/>
      <w:smallCaps/>
      <w:color w:val="0F4761"/>
      <w:spacing w:val="5"/>
    </w:rPr>
  </w:style>
  <w:style w:type="paragraph" w:styleId="Web">
    <w:name w:val="Normal (Web)"/>
    <w:basedOn w:val="a"/>
    <w:rPr>
      <w:rFonts w:ascii="Times New Roman" w:hAnsi="Times New Roman"/>
      <w:szCs w:val="24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rPr>
      <w:rFonts w:ascii="微軟正黑體" w:hAnsi="微軟正黑體"/>
      <w:kern w:val="0"/>
      <w:sz w:val="20"/>
      <w:szCs w:val="20"/>
      <w:lang w:eastAsia="en-US"/>
    </w:rPr>
  </w:style>
  <w:style w:type="paragraph" w:styleId="af0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rPr>
      <w:rFonts w:ascii="微軟正黑體" w:hAnsi="微軟正黑體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914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家庭教育中心 新竹縣</dc:creator>
  <dc:description/>
  <cp:lastModifiedBy>婉婷 林</cp:lastModifiedBy>
  <cp:revision>2</cp:revision>
  <cp:lastPrinted>2026-05-18T05:15:00Z</cp:lastPrinted>
  <dcterms:created xsi:type="dcterms:W3CDTF">2026-05-27T02:25:00Z</dcterms:created>
  <dcterms:modified xsi:type="dcterms:W3CDTF">2026-05-27T02:25:00Z</dcterms:modified>
</cp:coreProperties>
</file>